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AFD" w:rsidRDefault="00F90C4B" w:rsidP="00F85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BOTERALL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  <w:r w:rsidR="00F85A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AFD" w:rsidRDefault="00F85AFD" w:rsidP="00F85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Mansfield Woodhouse, Nottinghamshire.</w:t>
      </w:r>
    </w:p>
    <w:p w:rsid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holdings of the late Sir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Plumpton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24-6)</w:t>
      </w:r>
    </w:p>
    <w:p w:rsid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AFD" w:rsidRPr="00F85AFD" w:rsidRDefault="00F85AF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2015</w:t>
      </w:r>
      <w:bookmarkStart w:id="0" w:name="_GoBack"/>
      <w:bookmarkEnd w:id="0"/>
    </w:p>
    <w:sectPr w:rsidR="00F85AFD" w:rsidRPr="00F85A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C4B" w:rsidRDefault="00F90C4B" w:rsidP="00564E3C">
      <w:pPr>
        <w:spacing w:after="0" w:line="240" w:lineRule="auto"/>
      </w:pPr>
      <w:r>
        <w:separator/>
      </w:r>
    </w:p>
  </w:endnote>
  <w:endnote w:type="continuationSeparator" w:id="0">
    <w:p w:rsidR="00F90C4B" w:rsidRDefault="00F90C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0C4B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C4B" w:rsidRDefault="00F90C4B" w:rsidP="00564E3C">
      <w:pPr>
        <w:spacing w:after="0" w:line="240" w:lineRule="auto"/>
      </w:pPr>
      <w:r>
        <w:separator/>
      </w:r>
    </w:p>
  </w:footnote>
  <w:footnote w:type="continuationSeparator" w:id="0">
    <w:p w:rsidR="00F90C4B" w:rsidRDefault="00F90C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C4B"/>
    <w:rsid w:val="00372DC6"/>
    <w:rsid w:val="00564E3C"/>
    <w:rsid w:val="0064591D"/>
    <w:rsid w:val="00DD5B8A"/>
    <w:rsid w:val="00EB41B8"/>
    <w:rsid w:val="00F14DE1"/>
    <w:rsid w:val="00F85AFD"/>
    <w:rsid w:val="00F9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CCD8C"/>
  <w15:chartTrackingRefBased/>
  <w15:docId w15:val="{58812EF7-E2D4-4B33-AC2A-E9940D13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2015-12-29T20:04:00Z</dcterms:created>
  <dcterms:modified xsi:type="dcterms:W3CDTF">2015-12-29T20:25:00Z</dcterms:modified>
</cp:coreProperties>
</file>